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A6" w:rsidRDefault="00930BA6">
      <w:r>
        <w:t xml:space="preserve">                                        </w:t>
      </w:r>
    </w:p>
    <w:tbl>
      <w:tblPr>
        <w:tblpPr w:leftFromText="141" w:rightFromText="141" w:vertAnchor="page" w:horzAnchor="page" w:tblpX="2947" w:tblpY="2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6"/>
        <w:gridCol w:w="3071"/>
        <w:gridCol w:w="3071"/>
      </w:tblGrid>
      <w:tr w:rsidR="00930BA6" w:rsidRPr="00D722C6">
        <w:trPr>
          <w:trHeight w:val="841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  <w:r w:rsidRPr="00D722C6">
              <w:t xml:space="preserve"> </w:t>
            </w: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41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4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4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986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981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990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  <w:tr w:rsidR="00930BA6" w:rsidRPr="00D722C6">
        <w:trPr>
          <w:trHeight w:val="835"/>
        </w:trPr>
        <w:tc>
          <w:tcPr>
            <w:tcW w:w="2536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  <w:tc>
          <w:tcPr>
            <w:tcW w:w="3071" w:type="dxa"/>
          </w:tcPr>
          <w:p w:rsidR="00930BA6" w:rsidRPr="00D722C6" w:rsidRDefault="00930BA6" w:rsidP="00D722C6">
            <w:pPr>
              <w:spacing w:after="0" w:line="240" w:lineRule="auto"/>
            </w:pPr>
          </w:p>
        </w:tc>
      </w:tr>
    </w:tbl>
    <w:p w:rsidR="00930BA6" w:rsidRDefault="00930BA6" w:rsidP="00CD4A64">
      <w:pPr>
        <w:tabs>
          <w:tab w:val="left" w:pos="1560"/>
          <w:tab w:val="center" w:pos="4536"/>
          <w:tab w:val="left" w:pos="7530"/>
        </w:tabs>
      </w:pPr>
      <w:r>
        <w:tab/>
        <w:t>ELEMENT                                             BİLEŞİK</w:t>
      </w:r>
      <w:r>
        <w:tab/>
        <w:t xml:space="preserve">        YAPI</w:t>
      </w:r>
    </w:p>
    <w:p w:rsidR="00930BA6" w:rsidRPr="004D27C7" w:rsidRDefault="00930BA6" w:rsidP="004D27C7"/>
    <w:p w:rsidR="00930BA6" w:rsidRPr="004D27C7" w:rsidRDefault="00930BA6" w:rsidP="004D27C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6" type="#_x0000_t75" style="position:absolute;margin-left:-13.1pt;margin-top:-30.2pt;width:54pt;height:131.25pt;z-index:-251661312;visibility:visible">
            <v:imagedata r:id="rId6" o:title="" cropleft="39984f"/>
          </v:shape>
        </w:pict>
      </w:r>
    </w:p>
    <w:p w:rsidR="00930BA6" w:rsidRPr="004D27C7" w:rsidRDefault="00930BA6" w:rsidP="004D27C7"/>
    <w:p w:rsidR="00930BA6" w:rsidRDefault="00930BA6" w:rsidP="004D27C7"/>
    <w:p w:rsidR="00930BA6" w:rsidRDefault="00930BA6" w:rsidP="004D27C7">
      <w:pPr>
        <w:tabs>
          <w:tab w:val="left" w:pos="7260"/>
        </w:tabs>
      </w:pPr>
      <w:r>
        <w:rPr>
          <w:noProof/>
          <w:lang w:eastAsia="tr-TR"/>
        </w:rPr>
        <w:pict>
          <v:shape id="Resim 7" o:spid="_x0000_s1027" type="#_x0000_t75" style="position:absolute;margin-left:-9pt;margin-top:126.35pt;width:54pt;height:125.7pt;z-index:-251658240;visibility:visible">
            <v:imagedata r:id="rId7" o:title="" croptop="14299f" cropright="22746f"/>
            <w10:wrap type="square"/>
          </v:shape>
        </w:pict>
      </w:r>
      <w:r>
        <w:rPr>
          <w:noProof/>
          <w:lang w:eastAsia="tr-TR"/>
        </w:rPr>
        <w:pict>
          <v:shape id="Resim 11" o:spid="_x0000_s1028" type="#_x0000_t75" style="position:absolute;margin-left:-19.1pt;margin-top:28.5pt;width:60.75pt;height:52.5pt;z-index:251656192;visibility:visible">
            <v:imagedata r:id="rId8" o:title="" croptop="31358f" cropbottom="15679f" cropleft="3996f" cropright="39956f"/>
            <w10:wrap type="square"/>
          </v:shape>
        </w:pict>
      </w:r>
      <w:r>
        <w:t xml:space="preserve">         </w:t>
      </w:r>
    </w:p>
    <w:p w:rsidR="00930BA6" w:rsidRDefault="00930BA6" w:rsidP="004D27C7">
      <w:r>
        <w:rPr>
          <w:noProof/>
          <w:lang w:eastAsia="tr-TR"/>
        </w:rPr>
        <w:pict>
          <v:shape id="Resim 8" o:spid="_x0000_s1029" type="#_x0000_t75" style="position:absolute;margin-left:9pt;margin-top:235.9pt;width:45.75pt;height:162pt;z-index:-251657216;visibility:visible">
            <v:imagedata r:id="rId9" o:title="" cropright="11345f"/>
            <w10:wrap type="square"/>
          </v:shape>
        </w:pict>
      </w:r>
      <w:r>
        <w:rPr>
          <w:noProof/>
          <w:lang w:eastAsia="tr-TR"/>
        </w:rPr>
        <w:pict>
          <v:shape id="Resim 4" o:spid="_x0000_s1030" type="#_x0000_t75" style="position:absolute;margin-left:-9pt;margin-top:415.9pt;width:60.75pt;height:31.35pt;z-index:-251656192;visibility:visible">
            <v:imagedata r:id="rId10" o:title="" cropbottom="53408f" cropleft="19888f"/>
            <w10:wrap type="square"/>
          </v:shape>
        </w:pict>
      </w:r>
      <w:r>
        <w:rPr>
          <w:noProof/>
          <w:lang w:eastAsia="tr-TR"/>
        </w:rPr>
        <w:pict>
          <v:shape id="_x0000_s1031" type="#_x0000_t75" style="position:absolute;margin-left:-20.6pt;margin-top:50.3pt;width:62.25pt;height:43.5pt;z-index:251657216;visibility:visible">
            <v:imagedata r:id="rId8" o:title="" croptop="48605f" cropleft="3996f" cropright="40400f"/>
            <w10:wrap type="square"/>
          </v:shape>
        </w:pict>
      </w:r>
    </w:p>
    <w:p w:rsidR="00930BA6" w:rsidRPr="007A640C" w:rsidRDefault="00930BA6" w:rsidP="004D27C7">
      <w:pPr>
        <w:tabs>
          <w:tab w:val="left" w:pos="1095"/>
        </w:tabs>
        <w:rPr>
          <w:b/>
          <w:bCs/>
        </w:rPr>
      </w:pPr>
      <w:r w:rsidRPr="007A640C">
        <w:rPr>
          <w:b/>
          <w:bCs/>
        </w:rPr>
        <w:tab/>
      </w:r>
    </w:p>
    <w:sectPr w:rsidR="00930BA6" w:rsidRPr="007A640C" w:rsidSect="00602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BA6" w:rsidRDefault="00930BA6" w:rsidP="007A640C">
      <w:pPr>
        <w:spacing w:after="0" w:line="240" w:lineRule="auto"/>
      </w:pPr>
      <w:r>
        <w:separator/>
      </w:r>
    </w:p>
  </w:endnote>
  <w:endnote w:type="continuationSeparator" w:id="0">
    <w:p w:rsidR="00930BA6" w:rsidRDefault="00930BA6" w:rsidP="007A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BA6" w:rsidRDefault="00930BA6" w:rsidP="007A640C">
      <w:pPr>
        <w:spacing w:after="0" w:line="240" w:lineRule="auto"/>
      </w:pPr>
      <w:r>
        <w:separator/>
      </w:r>
    </w:p>
  </w:footnote>
  <w:footnote w:type="continuationSeparator" w:id="0">
    <w:p w:rsidR="00930BA6" w:rsidRDefault="00930BA6" w:rsidP="007A64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7C7"/>
    <w:rsid w:val="00083371"/>
    <w:rsid w:val="000C58BD"/>
    <w:rsid w:val="001F76A5"/>
    <w:rsid w:val="003633A3"/>
    <w:rsid w:val="004D27C7"/>
    <w:rsid w:val="005277B9"/>
    <w:rsid w:val="00602095"/>
    <w:rsid w:val="007A640C"/>
    <w:rsid w:val="00826650"/>
    <w:rsid w:val="00930BA6"/>
    <w:rsid w:val="00CD4A64"/>
    <w:rsid w:val="00D722C6"/>
    <w:rsid w:val="00DD3A62"/>
    <w:rsid w:val="00E3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9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2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7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D27C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A6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640C"/>
  </w:style>
  <w:style w:type="paragraph" w:styleId="Footer">
    <w:name w:val="footer"/>
    <w:basedOn w:val="Normal"/>
    <w:link w:val="FooterChar"/>
    <w:uiPriority w:val="99"/>
    <w:semiHidden/>
    <w:rsid w:val="007A6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6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29</Words>
  <Characters>170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gülcan</dc:creator>
  <cp:keywords/>
  <dc:description/>
  <cp:lastModifiedBy>x</cp:lastModifiedBy>
  <cp:revision>4</cp:revision>
  <dcterms:created xsi:type="dcterms:W3CDTF">2010-12-26T21:16:00Z</dcterms:created>
  <dcterms:modified xsi:type="dcterms:W3CDTF">2010-12-27T09:21:00Z</dcterms:modified>
</cp:coreProperties>
</file>